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B8FECC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6FB8FECF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8FECD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8FECE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EA175D">
              <w:rPr>
                <w:b/>
                <w:sz w:val="26"/>
                <w:szCs w:val="26"/>
                <w:lang w:val="en-US"/>
              </w:rPr>
              <w:t>152</w:t>
            </w:r>
          </w:p>
        </w:tc>
      </w:tr>
      <w:tr w:rsidR="00C44B8B" w14:paraId="6FB8FED2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8FED0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8FED1" w14:textId="77777777" w:rsidR="00C44B8B" w:rsidRPr="00C44B8B" w:rsidRDefault="00A70CCB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2116966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6FB8FED3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6FB8FED4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6FB8FED5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6FB8FED6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6FB8FED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6FB8FED8" w14:textId="77777777" w:rsidR="00C44B8B" w:rsidRPr="00CB6078" w:rsidRDefault="00C44B8B" w:rsidP="00C44B8B"/>
    <w:p w14:paraId="6FB8FED9" w14:textId="77777777" w:rsidR="00C44B8B" w:rsidRPr="00CB6078" w:rsidRDefault="00C44B8B" w:rsidP="00C44B8B"/>
    <w:p w14:paraId="6FB8FEDA" w14:textId="77777777" w:rsidR="00C44B8B" w:rsidRPr="00CB6078" w:rsidRDefault="00C44B8B" w:rsidP="00C44B8B"/>
    <w:p w14:paraId="6FB8FEDB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6FB8FEDC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A70CCB">
        <w:rPr>
          <w:b/>
          <w:sz w:val="26"/>
          <w:szCs w:val="26"/>
          <w:u w:val="single"/>
        </w:rPr>
        <w:t>Траверса ТМ80 20.0027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6FB8FEDD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FB8FEDE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FB8FEDF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A70CCB">
        <w:rPr>
          <w:b/>
          <w:sz w:val="26"/>
          <w:szCs w:val="26"/>
          <w:u w:val="single"/>
        </w:rPr>
        <w:t>Траверса ТМ80 20.0027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A70CCB">
        <w:rPr>
          <w:b/>
          <w:sz w:val="26"/>
          <w:szCs w:val="26"/>
          <w:u w:val="single"/>
        </w:rPr>
        <w:t>Номер чертежа типового проекта – 20.0027</w:t>
      </w:r>
      <w:r w:rsidR="0073431B">
        <w:rPr>
          <w:b/>
          <w:sz w:val="26"/>
          <w:szCs w:val="26"/>
        </w:rPr>
        <w:t>.</w:t>
      </w:r>
      <w:bookmarkEnd w:id="3"/>
    </w:p>
    <w:p w14:paraId="6FB8FEE0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FB8FEE1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6FB8FEE2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6FB8FEE3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6FB8FEE4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FB8FEE5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FB8FEE6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FB8FEE7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FB8FEE8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FB8FEE9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FB8FEEA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6FB8FEEB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6FB8FEEC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14:paraId="6FB8FEED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6FB8FEEE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6FB8FEEF" w14:textId="77777777" w:rsidR="007118A9" w:rsidRPr="0073431B" w:rsidRDefault="00A70CCB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Номер чертежа типового проекта – 20.0027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6FB8FEF0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6FB8FEF1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6FB8FEF2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6FB8FEF3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6FB8FEF4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6FB8FEF5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6FB8FEF6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14:paraId="6FB8FEF7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6FB8FEF8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6FB8FEF9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FB8FEFA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6FB8FEFB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FB8FEFC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6FB8FEFD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6FB8FEFE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6FB8FEFF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FB8FF00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6FB8FF01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FB8FF02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FB8FF03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6FB8FF04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6FB8FF05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FB8FF06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FB8FF07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6FB8FF08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6FB8FF09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FB8FF0A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FB8FF0B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6FB8FF0C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6FB8FF0D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FB8FF0E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FB8FF0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FB8FF10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FB8FF11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FB8FF12" w14:textId="77777777" w:rsidR="00562D55" w:rsidRPr="00CB6078" w:rsidRDefault="00562D55" w:rsidP="00451C4D">
      <w:pPr>
        <w:rPr>
          <w:sz w:val="26"/>
          <w:szCs w:val="26"/>
        </w:rPr>
      </w:pPr>
    </w:p>
    <w:p w14:paraId="6FB8FF13" w14:textId="77777777" w:rsidR="006D1941" w:rsidRPr="00CB6078" w:rsidRDefault="006D1941" w:rsidP="00451C4D">
      <w:pPr>
        <w:rPr>
          <w:sz w:val="26"/>
          <w:szCs w:val="26"/>
        </w:rPr>
      </w:pPr>
    </w:p>
    <w:p w14:paraId="6FB8FF14" w14:textId="77777777" w:rsidR="001D6900" w:rsidRPr="00CB6078" w:rsidRDefault="001D6900" w:rsidP="00451C4D">
      <w:pPr>
        <w:rPr>
          <w:sz w:val="26"/>
          <w:szCs w:val="26"/>
        </w:rPr>
      </w:pPr>
    </w:p>
    <w:p w14:paraId="6FB8FF15" w14:textId="77777777" w:rsidR="004A2665" w:rsidRPr="00CB6078" w:rsidRDefault="004A2665" w:rsidP="00451C4D">
      <w:pPr>
        <w:rPr>
          <w:sz w:val="26"/>
          <w:szCs w:val="26"/>
        </w:rPr>
      </w:pPr>
    </w:p>
    <w:p w14:paraId="6FB8FF16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FB8FF17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6FB8FF18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B8FF1B" w14:textId="77777777" w:rsidR="00EC3363" w:rsidRDefault="00EC3363">
      <w:r>
        <w:separator/>
      </w:r>
    </w:p>
  </w:endnote>
  <w:endnote w:type="continuationSeparator" w:id="0">
    <w:p w14:paraId="6FB8FF1C" w14:textId="77777777" w:rsidR="00EC3363" w:rsidRDefault="00EC3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B8FF19" w14:textId="77777777" w:rsidR="00EC3363" w:rsidRDefault="00EC3363">
      <w:r>
        <w:separator/>
      </w:r>
    </w:p>
  </w:footnote>
  <w:footnote w:type="continuationSeparator" w:id="0">
    <w:p w14:paraId="6FB8FF1A" w14:textId="77777777" w:rsidR="00EC3363" w:rsidRDefault="00EC33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B8FF1D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FB8FF1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CCB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0CCB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1194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75D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3363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B8FE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6B8C2-4A5E-4070-91F3-6A2FE93E47A2}">
  <ds:schemaRefs>
    <ds:schemaRef ds:uri="http://schemas.microsoft.com/office/2006/metadata/properties"/>
    <ds:schemaRef ds:uri="aeb3e8e0-784a-4348-b8a9-74d788c4fa59"/>
    <ds:schemaRef ds:uri="http://purl.org/dc/elements/1.1/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D5EAF9E-4E7C-4575-8095-DC5692A639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9554C4-D100-4B39-B605-AD228ED1C0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FAAAA5-EAFD-4EE8-8E66-9346B429D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1107</Words>
  <Characters>6311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2015-05-14T07:59:00Z</dcterms:created>
  <dcterms:modified xsi:type="dcterms:W3CDTF">2015-05-14T07:59:00Z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